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A36" w:rsidRDefault="008B2A36" w:rsidP="00EB35D6">
      <w:pPr>
        <w:ind w:left="3600" w:firstLine="720"/>
        <w:rPr>
          <w:b/>
          <w:szCs w:val="28"/>
        </w:rPr>
      </w:pPr>
      <w:r w:rsidRPr="005D22EB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7.25pt;visibility:visible" filled="t">
            <v:imagedata r:id="rId7" o:title=""/>
          </v:shape>
        </w:pict>
      </w:r>
    </w:p>
    <w:p w:rsidR="008B2A36" w:rsidRPr="003B693E" w:rsidRDefault="008B2A36" w:rsidP="00EB35D6">
      <w:pPr>
        <w:pStyle w:val="Heading3"/>
        <w:keepLines w:val="0"/>
        <w:numPr>
          <w:ilvl w:val="2"/>
          <w:numId w:val="6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8B2A36" w:rsidRPr="003B693E" w:rsidRDefault="008B2A36" w:rsidP="00EB35D6">
      <w:pPr>
        <w:pStyle w:val="Heading1"/>
        <w:numPr>
          <w:ilvl w:val="0"/>
          <w:numId w:val="6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8B2A36" w:rsidRPr="003B693E" w:rsidRDefault="008B2A36" w:rsidP="00EB35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8B2A36" w:rsidRPr="003B693E" w:rsidRDefault="008B2A36" w:rsidP="00EB35D6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8B2A36" w:rsidRPr="003B693E" w:rsidRDefault="008B2A36" w:rsidP="00EB35D6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8B2A36" w:rsidRPr="003B693E" w:rsidRDefault="008B2A36" w:rsidP="00EB35D6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8B2A36" w:rsidRDefault="008B2A36" w:rsidP="00EB35D6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8B2A36" w:rsidRPr="003B693E" w:rsidRDefault="008B2A36" w:rsidP="00EB35D6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8B2A36" w:rsidRPr="003B693E" w:rsidRDefault="008B2A36" w:rsidP="00EB35D6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8B2A36" w:rsidRPr="003B693E" w:rsidRDefault="008B2A36" w:rsidP="00EB35D6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8B2A36" w:rsidRPr="003B693E" w:rsidRDefault="008B2A36" w:rsidP="00EB35D6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179</w:t>
      </w:r>
    </w:p>
    <w:p w:rsidR="008B2A36" w:rsidRPr="003B693E" w:rsidRDefault="008B2A36" w:rsidP="00EB35D6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8B2A36" w:rsidRPr="003B693E" w:rsidRDefault="008B2A36" w:rsidP="00EB35D6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8B2A36" w:rsidRPr="003B693E" w:rsidRDefault="008B2A36" w:rsidP="00EB35D6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8B2A36" w:rsidRPr="003B693E" w:rsidRDefault="008B2A36" w:rsidP="00EB35D6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буд.№8 вул. Макаренка</w:t>
      </w:r>
    </w:p>
    <w:p w:rsidR="008B2A36" w:rsidRPr="003B693E" w:rsidRDefault="008B2A36" w:rsidP="00EB35D6">
      <w:pPr>
        <w:widowControl w:val="0"/>
        <w:autoSpaceDE w:val="0"/>
        <w:jc w:val="both"/>
        <w:rPr>
          <w:rFonts w:ascii="Times New Roman" w:hAnsi="Times New Roman"/>
        </w:rPr>
      </w:pPr>
    </w:p>
    <w:p w:rsidR="008B2A36" w:rsidRPr="003B693E" w:rsidRDefault="008B2A36" w:rsidP="00A040EF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8B2A36" w:rsidRPr="003B693E" w:rsidRDefault="008B2A36" w:rsidP="00EB35D6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8B2A36" w:rsidRPr="003B693E" w:rsidRDefault="008B2A36" w:rsidP="00EB35D6">
      <w:pPr>
        <w:widowControl w:val="0"/>
        <w:numPr>
          <w:ilvl w:val="0"/>
          <w:numId w:val="7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 xml:space="preserve">2,710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№8 по вул.. Макаренка</w:t>
      </w:r>
    </w:p>
    <w:p w:rsidR="008B2A36" w:rsidRPr="003B693E" w:rsidRDefault="008B2A36" w:rsidP="00EB35D6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2"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№8, що по вул.. Макаренка.</w:t>
      </w:r>
    </w:p>
    <w:p w:rsidR="008B2A36" w:rsidRPr="003B693E" w:rsidRDefault="008B2A36" w:rsidP="00EB35D6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№8 по вул.. Макаренка 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ом</w:t>
      </w:r>
      <w:r w:rsidRPr="003B693E">
        <w:rPr>
          <w:rFonts w:ascii="Times New Roman" w:hAnsi="Times New Roman"/>
        </w:rPr>
        <w:t xml:space="preserve"> 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8B2A36" w:rsidRPr="003B693E" w:rsidRDefault="008B2A36" w:rsidP="00EB35D6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8B2A36" w:rsidRPr="003B693E" w:rsidRDefault="008B2A36" w:rsidP="00EB35D6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8B2A36" w:rsidRDefault="008B2A36" w:rsidP="00EB35D6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8B2A36" w:rsidRPr="003B693E" w:rsidRDefault="008B2A36" w:rsidP="00EB35D6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8B2A36" w:rsidRDefault="008B2A36" w:rsidP="00EB35D6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8B2A36" w:rsidRPr="00DC72A5" w:rsidRDefault="008B2A36" w:rsidP="00A040E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8B2A36" w:rsidRPr="00DC72A5" w:rsidRDefault="008B2A36" w:rsidP="00A040EF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179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8B2A36" w:rsidRPr="00DC72A5" w:rsidRDefault="008B2A36" w:rsidP="00A040E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B2A36" w:rsidRPr="00DC72A5" w:rsidRDefault="008B2A36" w:rsidP="00A040E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B2A36" w:rsidRPr="00DC72A5" w:rsidRDefault="008B2A36" w:rsidP="00A040E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8B2A36" w:rsidRPr="00DC72A5" w:rsidRDefault="008B2A36" w:rsidP="00A040E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Макаренка, 8 </w:t>
      </w:r>
    </w:p>
    <w:p w:rsidR="008B2A36" w:rsidRPr="00DC72A5" w:rsidRDefault="008B2A36" w:rsidP="00A040E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8B2A36" w:rsidRDefault="008B2A36" w:rsidP="00A040EF">
      <w:pPr>
        <w:pStyle w:val="ListParagraph"/>
        <w:jc w:val="center"/>
        <w:rPr>
          <w:rFonts w:ascii="Times New Roman" w:hAnsi="Times New Roman"/>
          <w:sz w:val="24"/>
          <w:szCs w:val="24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tbl>
      <w:tblPr>
        <w:tblW w:w="77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20"/>
      </w:tblGrid>
      <w:tr w:rsidR="008B2A36" w:rsidRPr="006F7694" w:rsidTr="002E5D63">
        <w:trPr>
          <w:trHeight w:val="527"/>
          <w:jc w:val="center"/>
        </w:trPr>
        <w:tc>
          <w:tcPr>
            <w:tcW w:w="901" w:type="dxa"/>
          </w:tcPr>
          <w:p w:rsidR="008B2A36" w:rsidRPr="006F7694" w:rsidRDefault="008B2A3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7694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8B2A36" w:rsidRPr="006F7694" w:rsidRDefault="008B2A3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76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20" w:type="dxa"/>
          </w:tcPr>
          <w:p w:rsidR="008B2A36" w:rsidRPr="006F7694" w:rsidRDefault="008B2A36" w:rsidP="00CB5C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76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6F7694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6F7694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6F7694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8B2A36" w:rsidRPr="006F7694" w:rsidTr="002E5D63">
        <w:trPr>
          <w:trHeight w:val="448"/>
          <w:jc w:val="center"/>
        </w:trPr>
        <w:tc>
          <w:tcPr>
            <w:tcW w:w="901" w:type="dxa"/>
          </w:tcPr>
          <w:p w:rsidR="008B2A36" w:rsidRPr="006F7694" w:rsidRDefault="008B2A3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7694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8B2A36" w:rsidRPr="006F7694" w:rsidRDefault="008B2A36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76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20" w:type="dxa"/>
          </w:tcPr>
          <w:p w:rsidR="008B2A36" w:rsidRPr="006F7694" w:rsidRDefault="008B2A36" w:rsidP="00F559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7694">
              <w:rPr>
                <w:rFonts w:ascii="Times New Roman" w:hAnsi="Times New Roman"/>
                <w:color w:val="000000"/>
                <w:sz w:val="24"/>
                <w:szCs w:val="24"/>
              </w:rPr>
              <w:t>0,510</w:t>
            </w:r>
          </w:p>
        </w:tc>
      </w:tr>
      <w:tr w:rsidR="008B2A36" w:rsidRPr="006F7694" w:rsidTr="002E5D63">
        <w:trPr>
          <w:trHeight w:val="336"/>
          <w:jc w:val="center"/>
        </w:trPr>
        <w:tc>
          <w:tcPr>
            <w:tcW w:w="901" w:type="dxa"/>
          </w:tcPr>
          <w:p w:rsidR="008B2A36" w:rsidRPr="006F7694" w:rsidRDefault="008B2A3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7694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8B2A36" w:rsidRPr="006F7694" w:rsidRDefault="008B2A36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7694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20" w:type="dxa"/>
          </w:tcPr>
          <w:p w:rsidR="008B2A36" w:rsidRPr="006F7694" w:rsidRDefault="008B2A3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7694">
              <w:rPr>
                <w:rFonts w:ascii="Times New Roman" w:hAnsi="Times New Roman"/>
                <w:color w:val="000000"/>
                <w:sz w:val="24"/>
                <w:szCs w:val="24"/>
              </w:rPr>
              <w:t>0,185</w:t>
            </w:r>
          </w:p>
        </w:tc>
      </w:tr>
      <w:tr w:rsidR="008B2A36" w:rsidRPr="006F7694" w:rsidTr="002E5D63">
        <w:trPr>
          <w:trHeight w:val="264"/>
          <w:jc w:val="center"/>
        </w:trPr>
        <w:tc>
          <w:tcPr>
            <w:tcW w:w="901" w:type="dxa"/>
          </w:tcPr>
          <w:p w:rsidR="008B2A36" w:rsidRPr="006F7694" w:rsidRDefault="008B2A3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7694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8B2A36" w:rsidRPr="006F7694" w:rsidRDefault="008B2A36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7694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20" w:type="dxa"/>
          </w:tcPr>
          <w:p w:rsidR="008B2A36" w:rsidRPr="006F7694" w:rsidRDefault="008B2A36" w:rsidP="00F91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B2A36" w:rsidRPr="006F7694" w:rsidTr="002E5D63">
        <w:trPr>
          <w:trHeight w:val="264"/>
          <w:jc w:val="center"/>
        </w:trPr>
        <w:tc>
          <w:tcPr>
            <w:tcW w:w="901" w:type="dxa"/>
          </w:tcPr>
          <w:p w:rsidR="008B2A36" w:rsidRPr="006F7694" w:rsidRDefault="008B2A3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7694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8B2A36" w:rsidRPr="006F7694" w:rsidRDefault="008B2A36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7694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20" w:type="dxa"/>
          </w:tcPr>
          <w:p w:rsidR="008B2A36" w:rsidRPr="006F7694" w:rsidRDefault="008B2A3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B2A36" w:rsidRPr="006F7694" w:rsidTr="002E5D63">
        <w:trPr>
          <w:trHeight w:val="264"/>
          <w:jc w:val="center"/>
        </w:trPr>
        <w:tc>
          <w:tcPr>
            <w:tcW w:w="901" w:type="dxa"/>
          </w:tcPr>
          <w:p w:rsidR="008B2A36" w:rsidRPr="006F7694" w:rsidRDefault="008B2A3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7694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8B2A36" w:rsidRPr="006F7694" w:rsidRDefault="008B2A36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7694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20" w:type="dxa"/>
          </w:tcPr>
          <w:p w:rsidR="008B2A36" w:rsidRPr="006F7694" w:rsidRDefault="008B2A36" w:rsidP="004B62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7694">
              <w:rPr>
                <w:rFonts w:ascii="Times New Roman" w:hAnsi="Times New Roman"/>
                <w:color w:val="000000"/>
                <w:sz w:val="24"/>
                <w:szCs w:val="24"/>
              </w:rPr>
              <w:t>0,231</w:t>
            </w:r>
          </w:p>
        </w:tc>
      </w:tr>
      <w:tr w:rsidR="008B2A36" w:rsidRPr="006F7694" w:rsidTr="002E5D63">
        <w:trPr>
          <w:trHeight w:val="2760"/>
          <w:jc w:val="center"/>
        </w:trPr>
        <w:tc>
          <w:tcPr>
            <w:tcW w:w="901" w:type="dxa"/>
          </w:tcPr>
          <w:p w:rsidR="008B2A36" w:rsidRPr="006F7694" w:rsidRDefault="008B2A3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7694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8B2A36" w:rsidRPr="006F7694" w:rsidRDefault="008B2A3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8B2A36" w:rsidRPr="006F7694" w:rsidRDefault="008B2A36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7694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8B2A36" w:rsidRPr="006F7694" w:rsidRDefault="008B2A36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7694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20" w:type="dxa"/>
          </w:tcPr>
          <w:p w:rsidR="008B2A36" w:rsidRPr="006F7694" w:rsidRDefault="008B2A36" w:rsidP="00D92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7694">
              <w:rPr>
                <w:rFonts w:ascii="Times New Roman" w:hAnsi="Times New Roman"/>
                <w:color w:val="000000"/>
                <w:sz w:val="24"/>
                <w:szCs w:val="24"/>
              </w:rPr>
              <w:t>1,118</w:t>
            </w:r>
          </w:p>
        </w:tc>
      </w:tr>
      <w:tr w:rsidR="008B2A36" w:rsidRPr="006F7694" w:rsidTr="002E5D63">
        <w:trPr>
          <w:trHeight w:val="596"/>
          <w:jc w:val="center"/>
        </w:trPr>
        <w:tc>
          <w:tcPr>
            <w:tcW w:w="901" w:type="dxa"/>
          </w:tcPr>
          <w:p w:rsidR="008B2A36" w:rsidRPr="006F7694" w:rsidRDefault="008B2A3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7694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8B2A36" w:rsidRPr="006F7694" w:rsidRDefault="008B2A36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7694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8B2A36" w:rsidRPr="006F7694" w:rsidRDefault="008B2A36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76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8B2A36" w:rsidRPr="006F7694" w:rsidRDefault="008B2A36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7694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20" w:type="dxa"/>
          </w:tcPr>
          <w:p w:rsidR="008B2A36" w:rsidRPr="006F7694" w:rsidRDefault="008B2A3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7694">
              <w:rPr>
                <w:rFonts w:ascii="Times New Roman" w:hAnsi="Times New Roman"/>
                <w:color w:val="000000"/>
                <w:sz w:val="24"/>
                <w:szCs w:val="24"/>
              </w:rPr>
              <w:t>1,229</w:t>
            </w:r>
          </w:p>
          <w:p w:rsidR="008B2A36" w:rsidRPr="006F7694" w:rsidRDefault="008B2A3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2A36" w:rsidRPr="006F7694" w:rsidRDefault="008B2A3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7694">
              <w:rPr>
                <w:rFonts w:ascii="Times New Roman" w:hAnsi="Times New Roman"/>
                <w:color w:val="000000"/>
                <w:sz w:val="24"/>
                <w:szCs w:val="24"/>
              </w:rPr>
              <w:t>0,746</w:t>
            </w:r>
          </w:p>
          <w:p w:rsidR="008B2A36" w:rsidRPr="006F7694" w:rsidRDefault="008B2A36" w:rsidP="00D92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7694">
              <w:rPr>
                <w:rFonts w:ascii="Times New Roman" w:hAnsi="Times New Roman"/>
                <w:color w:val="000000"/>
                <w:sz w:val="24"/>
                <w:szCs w:val="24"/>
              </w:rPr>
              <w:t>0,483</w:t>
            </w:r>
          </w:p>
        </w:tc>
      </w:tr>
      <w:tr w:rsidR="008B2A36" w:rsidRPr="006F7694" w:rsidTr="002E5D63">
        <w:trPr>
          <w:trHeight w:val="264"/>
          <w:jc w:val="center"/>
        </w:trPr>
        <w:tc>
          <w:tcPr>
            <w:tcW w:w="901" w:type="dxa"/>
          </w:tcPr>
          <w:p w:rsidR="008B2A36" w:rsidRPr="006F7694" w:rsidRDefault="008B2A3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7694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8B2A36" w:rsidRPr="006F7694" w:rsidRDefault="008B2A36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76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20" w:type="dxa"/>
          </w:tcPr>
          <w:p w:rsidR="008B2A36" w:rsidRPr="006F7694" w:rsidRDefault="008B2A36" w:rsidP="004736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7694">
              <w:rPr>
                <w:rFonts w:ascii="Times New Roman" w:hAnsi="Times New Roman"/>
                <w:color w:val="000000"/>
                <w:sz w:val="24"/>
                <w:szCs w:val="24"/>
              </w:rPr>
              <w:t>0,005</w:t>
            </w:r>
          </w:p>
        </w:tc>
      </w:tr>
      <w:tr w:rsidR="008B2A36" w:rsidRPr="006F7694" w:rsidTr="002E5D63">
        <w:trPr>
          <w:trHeight w:val="264"/>
          <w:jc w:val="center"/>
        </w:trPr>
        <w:tc>
          <w:tcPr>
            <w:tcW w:w="901" w:type="dxa"/>
          </w:tcPr>
          <w:p w:rsidR="008B2A36" w:rsidRPr="006F7694" w:rsidRDefault="008B2A3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7694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8B2A36" w:rsidRPr="006F7694" w:rsidRDefault="008B2A36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7694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20" w:type="dxa"/>
          </w:tcPr>
          <w:p w:rsidR="008B2A36" w:rsidRPr="006F7694" w:rsidRDefault="008B2A36" w:rsidP="002858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7694">
              <w:rPr>
                <w:rFonts w:ascii="Times New Roman" w:hAnsi="Times New Roman"/>
                <w:color w:val="000000"/>
                <w:sz w:val="24"/>
                <w:szCs w:val="24"/>
              </w:rPr>
              <w:t>0,164</w:t>
            </w:r>
          </w:p>
        </w:tc>
      </w:tr>
      <w:tr w:rsidR="008B2A36" w:rsidRPr="006F7694" w:rsidTr="002E5D63">
        <w:trPr>
          <w:trHeight w:val="264"/>
          <w:jc w:val="center"/>
        </w:trPr>
        <w:tc>
          <w:tcPr>
            <w:tcW w:w="901" w:type="dxa"/>
          </w:tcPr>
          <w:p w:rsidR="008B2A36" w:rsidRPr="006F7694" w:rsidRDefault="008B2A3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8B2A36" w:rsidRPr="00CB5CC3" w:rsidRDefault="008B2A36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20" w:type="dxa"/>
          </w:tcPr>
          <w:p w:rsidR="008B2A36" w:rsidRPr="006F7694" w:rsidRDefault="008B2A36" w:rsidP="002858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7694">
              <w:rPr>
                <w:rFonts w:ascii="Times New Roman" w:hAnsi="Times New Roman"/>
                <w:color w:val="000000"/>
                <w:sz w:val="24"/>
                <w:szCs w:val="24"/>
              </w:rPr>
              <w:t>3,442</w:t>
            </w:r>
          </w:p>
        </w:tc>
      </w:tr>
    </w:tbl>
    <w:p w:rsidR="008B2A36" w:rsidRDefault="008B2A36" w:rsidP="00CB5CC3">
      <w:pPr>
        <w:spacing w:after="0" w:line="240" w:lineRule="auto"/>
        <w:ind w:left="360"/>
        <w:jc w:val="both"/>
        <w:rPr>
          <w:color w:val="000000"/>
        </w:rPr>
      </w:pPr>
    </w:p>
    <w:p w:rsidR="008B2A36" w:rsidRDefault="008B2A36" w:rsidP="00CB5CC3">
      <w:pPr>
        <w:spacing w:after="0" w:line="240" w:lineRule="auto"/>
        <w:ind w:left="360"/>
        <w:jc w:val="both"/>
        <w:rPr>
          <w:color w:val="000000"/>
        </w:rPr>
      </w:pPr>
    </w:p>
    <w:p w:rsidR="008B2A36" w:rsidRPr="00DC72A5" w:rsidRDefault="008B2A36" w:rsidP="00A040EF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8B2A36" w:rsidRDefault="008B2A36" w:rsidP="00A040EF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8B2A36" w:rsidRDefault="008B2A36" w:rsidP="00A040EF">
      <w:pPr>
        <w:spacing w:after="0" w:line="240" w:lineRule="auto"/>
        <w:ind w:left="360"/>
        <w:jc w:val="both"/>
        <w:rPr>
          <w:color w:val="000000"/>
        </w:rPr>
      </w:pPr>
    </w:p>
    <w:p w:rsidR="008B2A36" w:rsidRDefault="008B2A36" w:rsidP="00A040EF">
      <w:pPr>
        <w:spacing w:after="0" w:line="240" w:lineRule="auto"/>
        <w:ind w:left="360"/>
        <w:jc w:val="both"/>
        <w:rPr>
          <w:color w:val="000000"/>
        </w:rPr>
      </w:pPr>
    </w:p>
    <w:p w:rsidR="008B2A36" w:rsidRPr="00703542" w:rsidRDefault="008B2A36" w:rsidP="00A040EF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8B2A36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B2A36" w:rsidRPr="005459CC" w:rsidRDefault="008B2A36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B2A36" w:rsidRPr="005459CC" w:rsidRDefault="008B2A36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B2A36" w:rsidRPr="005459CC" w:rsidRDefault="008B2A36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8B2A36" w:rsidRPr="00AF1ABC" w:rsidRDefault="008B2A36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sectPr w:rsidR="008B2A36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2A36" w:rsidRDefault="008B2A36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8B2A36" w:rsidRDefault="008B2A36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2A36" w:rsidRDefault="008B2A36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8B2A36" w:rsidRDefault="008B2A36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65384D"/>
    <w:multiLevelType w:val="hybridMultilevel"/>
    <w:tmpl w:val="720A5168"/>
    <w:lvl w:ilvl="0" w:tplc="E4A661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40A3E"/>
    <w:rsid w:val="00073D10"/>
    <w:rsid w:val="00083E7F"/>
    <w:rsid w:val="000B3B31"/>
    <w:rsid w:val="001007A0"/>
    <w:rsid w:val="001654B6"/>
    <w:rsid w:val="00186C64"/>
    <w:rsid w:val="001C394A"/>
    <w:rsid w:val="001F0F7A"/>
    <w:rsid w:val="001F2145"/>
    <w:rsid w:val="001F365E"/>
    <w:rsid w:val="001F728F"/>
    <w:rsid w:val="00247859"/>
    <w:rsid w:val="00251645"/>
    <w:rsid w:val="00255FAB"/>
    <w:rsid w:val="00284327"/>
    <w:rsid w:val="002858DE"/>
    <w:rsid w:val="002E5D63"/>
    <w:rsid w:val="002F69C5"/>
    <w:rsid w:val="00311021"/>
    <w:rsid w:val="00317374"/>
    <w:rsid w:val="003256DC"/>
    <w:rsid w:val="00342094"/>
    <w:rsid w:val="00354F73"/>
    <w:rsid w:val="003A3059"/>
    <w:rsid w:val="003B693E"/>
    <w:rsid w:val="003C6B9F"/>
    <w:rsid w:val="003F3654"/>
    <w:rsid w:val="003F6C6A"/>
    <w:rsid w:val="00402FFD"/>
    <w:rsid w:val="004151A9"/>
    <w:rsid w:val="00446FA9"/>
    <w:rsid w:val="00451FE0"/>
    <w:rsid w:val="00452DAB"/>
    <w:rsid w:val="00456414"/>
    <w:rsid w:val="0047367C"/>
    <w:rsid w:val="00487744"/>
    <w:rsid w:val="00493CA5"/>
    <w:rsid w:val="004B622A"/>
    <w:rsid w:val="004E62CF"/>
    <w:rsid w:val="004F6F84"/>
    <w:rsid w:val="005108D2"/>
    <w:rsid w:val="00534DA3"/>
    <w:rsid w:val="005459CC"/>
    <w:rsid w:val="00546243"/>
    <w:rsid w:val="00551887"/>
    <w:rsid w:val="0058611D"/>
    <w:rsid w:val="005B266B"/>
    <w:rsid w:val="005C00EB"/>
    <w:rsid w:val="005C04B9"/>
    <w:rsid w:val="005D22EB"/>
    <w:rsid w:val="00626489"/>
    <w:rsid w:val="006544B0"/>
    <w:rsid w:val="0068179A"/>
    <w:rsid w:val="00697198"/>
    <w:rsid w:val="006B342B"/>
    <w:rsid w:val="006F7694"/>
    <w:rsid w:val="007026F8"/>
    <w:rsid w:val="00703542"/>
    <w:rsid w:val="007433A3"/>
    <w:rsid w:val="00796F1E"/>
    <w:rsid w:val="0079788F"/>
    <w:rsid w:val="007A55C6"/>
    <w:rsid w:val="007A792C"/>
    <w:rsid w:val="007B3285"/>
    <w:rsid w:val="007C2C39"/>
    <w:rsid w:val="007C30E8"/>
    <w:rsid w:val="007D0E0F"/>
    <w:rsid w:val="007E6390"/>
    <w:rsid w:val="007F0861"/>
    <w:rsid w:val="007F2642"/>
    <w:rsid w:val="007F41DA"/>
    <w:rsid w:val="0080419B"/>
    <w:rsid w:val="00843EB1"/>
    <w:rsid w:val="008573C6"/>
    <w:rsid w:val="00861363"/>
    <w:rsid w:val="00875085"/>
    <w:rsid w:val="008B2A36"/>
    <w:rsid w:val="008E0026"/>
    <w:rsid w:val="008F1A87"/>
    <w:rsid w:val="008F22AE"/>
    <w:rsid w:val="009319AD"/>
    <w:rsid w:val="00967FCA"/>
    <w:rsid w:val="00973B24"/>
    <w:rsid w:val="00997DE2"/>
    <w:rsid w:val="009B7DA4"/>
    <w:rsid w:val="009E0F1E"/>
    <w:rsid w:val="00A040EF"/>
    <w:rsid w:val="00A06C2D"/>
    <w:rsid w:val="00A13E94"/>
    <w:rsid w:val="00A31271"/>
    <w:rsid w:val="00A60517"/>
    <w:rsid w:val="00A85A86"/>
    <w:rsid w:val="00A8697C"/>
    <w:rsid w:val="00AA0945"/>
    <w:rsid w:val="00AC3D2B"/>
    <w:rsid w:val="00AD0639"/>
    <w:rsid w:val="00AF1ABC"/>
    <w:rsid w:val="00AF1CE4"/>
    <w:rsid w:val="00B016B2"/>
    <w:rsid w:val="00B034AE"/>
    <w:rsid w:val="00B35A8F"/>
    <w:rsid w:val="00B42EE4"/>
    <w:rsid w:val="00B95E48"/>
    <w:rsid w:val="00B95E9C"/>
    <w:rsid w:val="00BB2813"/>
    <w:rsid w:val="00BB5E94"/>
    <w:rsid w:val="00BE6E34"/>
    <w:rsid w:val="00BE7802"/>
    <w:rsid w:val="00BF1FE2"/>
    <w:rsid w:val="00C27BDD"/>
    <w:rsid w:val="00C4358C"/>
    <w:rsid w:val="00C4499A"/>
    <w:rsid w:val="00C50B23"/>
    <w:rsid w:val="00C70BCC"/>
    <w:rsid w:val="00C83EFE"/>
    <w:rsid w:val="00C86481"/>
    <w:rsid w:val="00C94A65"/>
    <w:rsid w:val="00CB1132"/>
    <w:rsid w:val="00CB5CC3"/>
    <w:rsid w:val="00CD116D"/>
    <w:rsid w:val="00CD4BB2"/>
    <w:rsid w:val="00D0014C"/>
    <w:rsid w:val="00D05B91"/>
    <w:rsid w:val="00D13F1A"/>
    <w:rsid w:val="00D4427F"/>
    <w:rsid w:val="00D4596C"/>
    <w:rsid w:val="00D51BE1"/>
    <w:rsid w:val="00D920D3"/>
    <w:rsid w:val="00DC6690"/>
    <w:rsid w:val="00DC72A5"/>
    <w:rsid w:val="00DF0AE2"/>
    <w:rsid w:val="00E0073B"/>
    <w:rsid w:val="00E00DAD"/>
    <w:rsid w:val="00E16316"/>
    <w:rsid w:val="00E33071"/>
    <w:rsid w:val="00E650E0"/>
    <w:rsid w:val="00E83C9C"/>
    <w:rsid w:val="00E9357F"/>
    <w:rsid w:val="00EA514E"/>
    <w:rsid w:val="00EB35D6"/>
    <w:rsid w:val="00F261C4"/>
    <w:rsid w:val="00F37F99"/>
    <w:rsid w:val="00F55923"/>
    <w:rsid w:val="00F625A9"/>
    <w:rsid w:val="00F91D7A"/>
    <w:rsid w:val="00F9576D"/>
    <w:rsid w:val="00F9747D"/>
    <w:rsid w:val="00FC7DB9"/>
    <w:rsid w:val="00FE34F2"/>
    <w:rsid w:val="00FF4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B35D6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EB35D6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EB3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B35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7534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207</TotalTime>
  <Pages>2</Pages>
  <Words>654</Words>
  <Characters>3729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53</cp:revision>
  <cp:lastPrinted>2017-03-28T07:39:00Z</cp:lastPrinted>
  <dcterms:created xsi:type="dcterms:W3CDTF">2017-03-22T10:43:00Z</dcterms:created>
  <dcterms:modified xsi:type="dcterms:W3CDTF">2017-04-04T05:25:00Z</dcterms:modified>
</cp:coreProperties>
</file>